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92F19" w14:textId="77777777" w:rsidR="00721AD1" w:rsidRDefault="00721AD1" w:rsidP="00721A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PYGON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7609B24" w14:textId="77777777" w:rsidR="00721AD1" w:rsidRDefault="00721AD1" w:rsidP="00721A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Knapton, Norfolk. Husbandman.</w:t>
      </w:r>
    </w:p>
    <w:p w14:paraId="402C6B60" w14:textId="77777777" w:rsidR="00721AD1" w:rsidRDefault="00721AD1" w:rsidP="00721AD1">
      <w:pPr>
        <w:rPr>
          <w:rFonts w:ascii="Times New Roman" w:hAnsi="Times New Roman" w:cs="Times New Roman"/>
        </w:rPr>
      </w:pPr>
    </w:p>
    <w:p w14:paraId="03201DAB" w14:textId="77777777" w:rsidR="00721AD1" w:rsidRDefault="00721AD1" w:rsidP="00721AD1">
      <w:pPr>
        <w:rPr>
          <w:rFonts w:ascii="Times New Roman" w:hAnsi="Times New Roman" w:cs="Times New Roman"/>
        </w:rPr>
      </w:pPr>
    </w:p>
    <w:p w14:paraId="021EC9CB" w14:textId="77777777" w:rsidR="00721AD1" w:rsidRDefault="00721AD1" w:rsidP="00721A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Andrew </w:t>
      </w:r>
      <w:proofErr w:type="spellStart"/>
      <w:r>
        <w:rPr>
          <w:rFonts w:ascii="Times New Roman" w:hAnsi="Times New Roman" w:cs="Times New Roman"/>
        </w:rPr>
        <w:t>Pawe</w:t>
      </w:r>
      <w:proofErr w:type="spellEnd"/>
      <w:r>
        <w:rPr>
          <w:rFonts w:ascii="Times New Roman" w:hAnsi="Times New Roman" w:cs="Times New Roman"/>
        </w:rPr>
        <w:t xml:space="preserve"> of Norwich(q.v.) brought a plaint of debt against him,</w:t>
      </w:r>
    </w:p>
    <w:p w14:paraId="72302BB7" w14:textId="77777777" w:rsidR="00721AD1" w:rsidRDefault="00721AD1" w:rsidP="00721A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Nicholas </w:t>
      </w:r>
      <w:proofErr w:type="spellStart"/>
      <w:r>
        <w:rPr>
          <w:rFonts w:ascii="Times New Roman" w:hAnsi="Times New Roman" w:cs="Times New Roman"/>
        </w:rPr>
        <w:t>Aleyn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Horstead</w:t>
      </w:r>
      <w:proofErr w:type="spellEnd"/>
      <w:r>
        <w:rPr>
          <w:rFonts w:ascii="Times New Roman" w:hAnsi="Times New Roman" w:cs="Times New Roman"/>
        </w:rPr>
        <w:t xml:space="preserve">(q.v.), Unknown Barker of </w:t>
      </w:r>
      <w:proofErr w:type="spellStart"/>
      <w:r>
        <w:rPr>
          <w:rFonts w:ascii="Times New Roman" w:hAnsi="Times New Roman" w:cs="Times New Roman"/>
        </w:rPr>
        <w:t>Banningham</w:t>
      </w:r>
      <w:proofErr w:type="spellEnd"/>
      <w:r>
        <w:rPr>
          <w:rFonts w:ascii="Times New Roman" w:hAnsi="Times New Roman" w:cs="Times New Roman"/>
        </w:rPr>
        <w:t>(q.v.),</w:t>
      </w:r>
    </w:p>
    <w:p w14:paraId="3D09FA72" w14:textId="77777777" w:rsidR="00721AD1" w:rsidRDefault="00721AD1" w:rsidP="00721A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Gerard of </w:t>
      </w:r>
      <w:proofErr w:type="spellStart"/>
      <w:r>
        <w:rPr>
          <w:rFonts w:ascii="Times New Roman" w:hAnsi="Times New Roman" w:cs="Times New Roman"/>
        </w:rPr>
        <w:t>Heynford</w:t>
      </w:r>
      <w:proofErr w:type="spellEnd"/>
      <w:r>
        <w:rPr>
          <w:rFonts w:ascii="Times New Roman" w:hAnsi="Times New Roman" w:cs="Times New Roman"/>
        </w:rPr>
        <w:t xml:space="preserve">(q.v.) and Thomas </w:t>
      </w:r>
      <w:proofErr w:type="spellStart"/>
      <w:r>
        <w:rPr>
          <w:rFonts w:ascii="Times New Roman" w:hAnsi="Times New Roman" w:cs="Times New Roman"/>
        </w:rPr>
        <w:t>Reede</w:t>
      </w:r>
      <w:proofErr w:type="spellEnd"/>
      <w:r>
        <w:rPr>
          <w:rFonts w:ascii="Times New Roman" w:hAnsi="Times New Roman" w:cs="Times New Roman"/>
        </w:rPr>
        <w:t xml:space="preserve"> of Suffield(q.v.).</w:t>
      </w:r>
    </w:p>
    <w:p w14:paraId="42D9BA0F" w14:textId="77777777" w:rsidR="00721AD1" w:rsidRDefault="00721AD1" w:rsidP="00721A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07F8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5C3B8B4" w14:textId="77777777" w:rsidR="00721AD1" w:rsidRDefault="00721AD1" w:rsidP="00721AD1">
      <w:pPr>
        <w:rPr>
          <w:rFonts w:ascii="Times New Roman" w:hAnsi="Times New Roman" w:cs="Times New Roman"/>
        </w:rPr>
      </w:pPr>
    </w:p>
    <w:p w14:paraId="30919068" w14:textId="77777777" w:rsidR="00721AD1" w:rsidRDefault="00721AD1" w:rsidP="00721AD1">
      <w:pPr>
        <w:rPr>
          <w:rFonts w:ascii="Times New Roman" w:hAnsi="Times New Roman" w:cs="Times New Roman"/>
        </w:rPr>
      </w:pPr>
    </w:p>
    <w:p w14:paraId="5B5DB667" w14:textId="77777777" w:rsidR="00721AD1" w:rsidRDefault="00721AD1" w:rsidP="00721A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September 2018</w:t>
      </w:r>
    </w:p>
    <w:p w14:paraId="01BE7C48" w14:textId="77777777" w:rsidR="006B2F86" w:rsidRPr="00E71FC3" w:rsidRDefault="00721AD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F7C2F" w14:textId="77777777" w:rsidR="00721AD1" w:rsidRDefault="00721AD1" w:rsidP="00E71FC3">
      <w:r>
        <w:separator/>
      </w:r>
    </w:p>
  </w:endnote>
  <w:endnote w:type="continuationSeparator" w:id="0">
    <w:p w14:paraId="021332D0" w14:textId="77777777" w:rsidR="00721AD1" w:rsidRDefault="00721AD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16FF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28AAF" w14:textId="77777777" w:rsidR="00721AD1" w:rsidRDefault="00721AD1" w:rsidP="00E71FC3">
      <w:r>
        <w:separator/>
      </w:r>
    </w:p>
  </w:footnote>
  <w:footnote w:type="continuationSeparator" w:id="0">
    <w:p w14:paraId="6E571888" w14:textId="77777777" w:rsidR="00721AD1" w:rsidRDefault="00721AD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AD1"/>
    <w:rsid w:val="001A7C09"/>
    <w:rsid w:val="00577BD5"/>
    <w:rsid w:val="00656CBA"/>
    <w:rsid w:val="006A1F77"/>
    <w:rsid w:val="00721AD1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7A7ED"/>
  <w15:chartTrackingRefBased/>
  <w15:docId w15:val="{C10409A9-C646-45B3-B531-5D46B9810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1AD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21A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2018-09-29T19:27:00Z</dcterms:created>
  <dcterms:modified xsi:type="dcterms:W3CDTF">2018-09-29T19:28:00Z</dcterms:modified>
</cp:coreProperties>
</file>